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Lüftun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Lüftun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